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99A" w:rsidRPr="00513FE6" w:rsidRDefault="005E099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99A" w:rsidRPr="00513FE6" w:rsidRDefault="005E099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E099A" w:rsidRPr="00513FE6" w:rsidRDefault="005E099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E099A" w:rsidRPr="00513FE6" w:rsidRDefault="005E099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E099A" w:rsidRDefault="005E099A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E099A" w:rsidRPr="00E40E79" w:rsidRDefault="005E099A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5E099A" w:rsidRPr="00513FE6" w:rsidRDefault="005E099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2734</w:t>
      </w:r>
    </w:p>
    <w:p w:rsidR="005E099A" w:rsidRPr="003C0768" w:rsidRDefault="005E099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E099A" w:rsidRPr="00E40E79" w:rsidRDefault="005E099A" w:rsidP="00B05BA8">
      <w:pPr>
        <w:rPr>
          <w:rFonts w:ascii="Century" w:hAnsi="Century"/>
          <w:sz w:val="18"/>
          <w:szCs w:val="26"/>
          <w:lang w:val="uk-UA"/>
        </w:rPr>
      </w:pPr>
    </w:p>
    <w:p w:rsidR="005E099A" w:rsidRPr="003C0768" w:rsidRDefault="005E099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Гриняк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E099A" w:rsidRPr="00E40E79" w:rsidRDefault="005E099A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5E099A" w:rsidRPr="003C0768" w:rsidRDefault="005E099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Гриняк Олегу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E099A" w:rsidRPr="003C0768" w:rsidRDefault="005E099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E099A" w:rsidRDefault="005E099A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Гриняк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11,2561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4620983900:33:000:0020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5E099A" w:rsidRPr="007C76DF" w:rsidRDefault="005E099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Гриняк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E099A" w:rsidRPr="003C0768" w:rsidRDefault="005E099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E099A" w:rsidRPr="003C0768" w:rsidRDefault="005E099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5E099A" w:rsidRDefault="005E099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E099A" w:rsidRPr="003C0768" w:rsidRDefault="005E099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E099A" w:rsidRDefault="005E099A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5E099A" w:rsidSect="005E099A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E099A" w:rsidRPr="003C0768" w:rsidRDefault="005E099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E099A" w:rsidRPr="003C0768" w:rsidSect="005E099A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5E099A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AE11DAC-FAA3-4CB2-A668-AA49B8B1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2286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